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5F3" w:rsidRPr="00E51350" w:rsidRDefault="005315F3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2</w:t>
      </w:r>
    </w:p>
    <w:p w:rsidR="005315F3" w:rsidRPr="00E51350" w:rsidRDefault="005315F3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 xml:space="preserve">к решению Совета </w:t>
      </w:r>
    </w:p>
    <w:p w:rsidR="005315F3" w:rsidRPr="00E51350" w:rsidRDefault="005315F3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 xml:space="preserve">муниципального образования </w:t>
      </w:r>
    </w:p>
    <w:p w:rsidR="005315F3" w:rsidRPr="00E51350" w:rsidRDefault="005315F3" w:rsidP="00E51350">
      <w:pPr>
        <w:ind w:left="5387"/>
        <w:jc w:val="center"/>
        <w:rPr>
          <w:sz w:val="28"/>
          <w:szCs w:val="28"/>
        </w:rPr>
      </w:pPr>
      <w:r w:rsidRPr="00E51350">
        <w:rPr>
          <w:sz w:val="28"/>
          <w:szCs w:val="28"/>
        </w:rPr>
        <w:t>Павловский район</w:t>
      </w:r>
    </w:p>
    <w:p w:rsidR="005315F3" w:rsidRPr="000439F4" w:rsidRDefault="005315F3" w:rsidP="006F760E">
      <w:pPr>
        <w:ind w:left="5387"/>
        <w:jc w:val="center"/>
        <w:rPr>
          <w:sz w:val="28"/>
          <w:szCs w:val="28"/>
        </w:rPr>
      </w:pPr>
      <w:r>
        <w:rPr>
          <w:sz w:val="28"/>
          <w:szCs w:val="28"/>
        </w:rPr>
        <w:t>от 21.05.2020г. № 84/542</w:t>
      </w:r>
    </w:p>
    <w:p w:rsidR="005315F3" w:rsidRDefault="005315F3"/>
    <w:p w:rsidR="005315F3" w:rsidRDefault="005315F3"/>
    <w:p w:rsidR="005315F3" w:rsidRPr="00044CF2" w:rsidRDefault="005315F3" w:rsidP="00044CF2">
      <w:pPr>
        <w:jc w:val="center"/>
        <w:rPr>
          <w:sz w:val="28"/>
          <w:szCs w:val="28"/>
        </w:rPr>
      </w:pPr>
      <w:r w:rsidRPr="00044CF2">
        <w:rPr>
          <w:sz w:val="28"/>
          <w:szCs w:val="28"/>
        </w:rPr>
        <w:t>СОСТАВ</w:t>
      </w:r>
    </w:p>
    <w:p w:rsidR="005315F3" w:rsidRDefault="005315F3" w:rsidP="00044CF2">
      <w:pPr>
        <w:jc w:val="center"/>
        <w:rPr>
          <w:sz w:val="28"/>
          <w:szCs w:val="28"/>
        </w:rPr>
      </w:pPr>
      <w:r w:rsidRPr="00044CF2">
        <w:rPr>
          <w:sz w:val="28"/>
          <w:szCs w:val="28"/>
        </w:rPr>
        <w:t>организаци</w:t>
      </w:r>
      <w:r>
        <w:rPr>
          <w:sz w:val="28"/>
          <w:szCs w:val="28"/>
        </w:rPr>
        <w:t>онного</w:t>
      </w:r>
      <w:r w:rsidRPr="00044CF2">
        <w:rPr>
          <w:sz w:val="28"/>
          <w:szCs w:val="28"/>
        </w:rPr>
        <w:t xml:space="preserve"> комитета по проведению публичных слушаний по проекту решения «</w:t>
      </w:r>
      <w:r w:rsidRPr="00B663A0">
        <w:rPr>
          <w:sz w:val="28"/>
          <w:szCs w:val="28"/>
        </w:rPr>
        <w:t>Об исполнении бюджета муниципального образования Павловский район за 201</w:t>
      </w:r>
      <w:r>
        <w:rPr>
          <w:sz w:val="28"/>
          <w:szCs w:val="28"/>
        </w:rPr>
        <w:t>9</w:t>
      </w:r>
      <w:r w:rsidRPr="00B663A0">
        <w:rPr>
          <w:sz w:val="28"/>
          <w:szCs w:val="28"/>
        </w:rPr>
        <w:t xml:space="preserve"> год</w:t>
      </w:r>
      <w:r w:rsidRPr="00044CF2">
        <w:rPr>
          <w:sz w:val="28"/>
          <w:szCs w:val="28"/>
        </w:rPr>
        <w:t>»</w:t>
      </w:r>
    </w:p>
    <w:p w:rsidR="005315F3" w:rsidRDefault="005315F3" w:rsidP="00044CF2">
      <w:pPr>
        <w:jc w:val="center"/>
        <w:rPr>
          <w:sz w:val="28"/>
          <w:szCs w:val="28"/>
        </w:rPr>
      </w:pPr>
    </w:p>
    <w:p w:rsidR="005315F3" w:rsidRDefault="005315F3" w:rsidP="00044CF2">
      <w:pPr>
        <w:jc w:val="center"/>
        <w:rPr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3652"/>
        <w:gridCol w:w="5919"/>
      </w:tblGrid>
      <w:tr w:rsidR="005315F3">
        <w:tc>
          <w:tcPr>
            <w:tcW w:w="3652" w:type="dxa"/>
          </w:tcPr>
          <w:p w:rsidR="005315F3" w:rsidRPr="000067AC" w:rsidRDefault="005315F3" w:rsidP="002A1366">
            <w:pPr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 xml:space="preserve">Бокий Татьяна Григорьевна </w:t>
            </w:r>
          </w:p>
        </w:tc>
        <w:tc>
          <w:tcPr>
            <w:tcW w:w="5919" w:type="dxa"/>
          </w:tcPr>
          <w:p w:rsidR="005315F3" w:rsidRPr="000067AC" w:rsidRDefault="005315F3" w:rsidP="000067AC">
            <w:pPr>
              <w:jc w:val="both"/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- заместитель начальника бюджетного отдела финансового управления администрации муниципального образования Павловский район;</w:t>
            </w:r>
          </w:p>
          <w:p w:rsidR="005315F3" w:rsidRPr="000067AC" w:rsidRDefault="005315F3" w:rsidP="000067AC">
            <w:pPr>
              <w:jc w:val="both"/>
              <w:rPr>
                <w:sz w:val="28"/>
                <w:szCs w:val="28"/>
              </w:rPr>
            </w:pPr>
          </w:p>
        </w:tc>
      </w:tr>
      <w:tr w:rsidR="005315F3">
        <w:tc>
          <w:tcPr>
            <w:tcW w:w="3652" w:type="dxa"/>
          </w:tcPr>
          <w:p w:rsidR="005315F3" w:rsidRPr="000067AC" w:rsidRDefault="005315F3" w:rsidP="002A1366">
            <w:pPr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Гуркалов Андрей Владимирович</w:t>
            </w:r>
          </w:p>
        </w:tc>
        <w:tc>
          <w:tcPr>
            <w:tcW w:w="5919" w:type="dxa"/>
          </w:tcPr>
          <w:p w:rsidR="005315F3" w:rsidRPr="000067AC" w:rsidRDefault="005315F3" w:rsidP="000067AC">
            <w:pPr>
              <w:jc w:val="both"/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- председатель комиссии по вопросам промышленности и сельского хозяйства Совета муниципального образования Павловский район;</w:t>
            </w:r>
          </w:p>
          <w:p w:rsidR="005315F3" w:rsidRPr="000067AC" w:rsidRDefault="005315F3" w:rsidP="000067AC">
            <w:pPr>
              <w:jc w:val="both"/>
              <w:rPr>
                <w:sz w:val="28"/>
                <w:szCs w:val="28"/>
              </w:rPr>
            </w:pPr>
          </w:p>
        </w:tc>
      </w:tr>
      <w:tr w:rsidR="005315F3">
        <w:tc>
          <w:tcPr>
            <w:tcW w:w="3652" w:type="dxa"/>
          </w:tcPr>
          <w:p w:rsidR="005315F3" w:rsidRPr="000067AC" w:rsidRDefault="005315F3" w:rsidP="00C1074F">
            <w:pPr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Дзюба Евгений Юрьевич</w:t>
            </w:r>
          </w:p>
        </w:tc>
        <w:tc>
          <w:tcPr>
            <w:tcW w:w="5919" w:type="dxa"/>
          </w:tcPr>
          <w:p w:rsidR="005315F3" w:rsidRPr="000067AC" w:rsidRDefault="005315F3" w:rsidP="000067AC">
            <w:pPr>
              <w:jc w:val="both"/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- заместитель главы муниципального образования Павловский район;</w:t>
            </w:r>
          </w:p>
          <w:p w:rsidR="005315F3" w:rsidRPr="000067AC" w:rsidRDefault="005315F3" w:rsidP="000067AC">
            <w:pPr>
              <w:jc w:val="both"/>
              <w:rPr>
                <w:sz w:val="28"/>
                <w:szCs w:val="28"/>
              </w:rPr>
            </w:pPr>
          </w:p>
        </w:tc>
      </w:tr>
      <w:tr w:rsidR="005315F3">
        <w:tc>
          <w:tcPr>
            <w:tcW w:w="3652" w:type="dxa"/>
          </w:tcPr>
          <w:p w:rsidR="005315F3" w:rsidRPr="000067AC" w:rsidRDefault="005315F3" w:rsidP="00C1074F">
            <w:pPr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Дюбкина Елена Александровна</w:t>
            </w:r>
          </w:p>
        </w:tc>
        <w:tc>
          <w:tcPr>
            <w:tcW w:w="5919" w:type="dxa"/>
          </w:tcPr>
          <w:p w:rsidR="005315F3" w:rsidRPr="000067AC" w:rsidRDefault="005315F3" w:rsidP="000067AC">
            <w:pPr>
              <w:jc w:val="both"/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 xml:space="preserve">- депутат Совета муниципального образования Павловский район по Западному избирательному округу № 5; </w:t>
            </w:r>
          </w:p>
          <w:p w:rsidR="005315F3" w:rsidRPr="000067AC" w:rsidRDefault="005315F3" w:rsidP="000067AC">
            <w:pPr>
              <w:jc w:val="both"/>
              <w:rPr>
                <w:sz w:val="28"/>
                <w:szCs w:val="28"/>
              </w:rPr>
            </w:pPr>
          </w:p>
        </w:tc>
      </w:tr>
      <w:tr w:rsidR="005315F3">
        <w:tc>
          <w:tcPr>
            <w:tcW w:w="3652" w:type="dxa"/>
          </w:tcPr>
          <w:p w:rsidR="005315F3" w:rsidRPr="000067AC" w:rsidRDefault="005315F3" w:rsidP="00D43A70">
            <w:pPr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Зуева Юлия Викторовна</w:t>
            </w:r>
          </w:p>
        </w:tc>
        <w:tc>
          <w:tcPr>
            <w:tcW w:w="5919" w:type="dxa"/>
          </w:tcPr>
          <w:p w:rsidR="005315F3" w:rsidRPr="000067AC" w:rsidRDefault="005315F3" w:rsidP="000067AC">
            <w:pPr>
              <w:jc w:val="both"/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- заместитель председателя Совета муниципального образования Павловский район, председатель комиссии по финансам, бюджету и налогам Совета муниципального образования Павловский район;</w:t>
            </w:r>
          </w:p>
          <w:p w:rsidR="005315F3" w:rsidRPr="000067AC" w:rsidRDefault="005315F3" w:rsidP="000067AC">
            <w:pPr>
              <w:jc w:val="both"/>
              <w:rPr>
                <w:sz w:val="28"/>
                <w:szCs w:val="28"/>
              </w:rPr>
            </w:pPr>
          </w:p>
        </w:tc>
      </w:tr>
      <w:tr w:rsidR="005315F3">
        <w:tc>
          <w:tcPr>
            <w:tcW w:w="3652" w:type="dxa"/>
          </w:tcPr>
          <w:p w:rsidR="005315F3" w:rsidRPr="000067AC" w:rsidRDefault="005315F3" w:rsidP="00C1074F">
            <w:pPr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Райко Александр Александрович</w:t>
            </w:r>
          </w:p>
        </w:tc>
        <w:tc>
          <w:tcPr>
            <w:tcW w:w="5919" w:type="dxa"/>
          </w:tcPr>
          <w:p w:rsidR="005315F3" w:rsidRPr="000067AC" w:rsidRDefault="005315F3" w:rsidP="000067AC">
            <w:pPr>
              <w:jc w:val="both"/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 xml:space="preserve">- председатель комиссии по </w:t>
            </w:r>
            <w:r>
              <w:rPr>
                <w:sz w:val="28"/>
                <w:szCs w:val="28"/>
              </w:rPr>
              <w:t>строительству, архитектуре, развитию ЖКХ, транспорту, связи и энергетике</w:t>
            </w:r>
            <w:r w:rsidRPr="000067AC">
              <w:rPr>
                <w:sz w:val="28"/>
                <w:szCs w:val="28"/>
              </w:rPr>
              <w:t xml:space="preserve"> Совета муниципального образования Павловский район;</w:t>
            </w:r>
            <w:bookmarkStart w:id="0" w:name="_GoBack"/>
            <w:bookmarkEnd w:id="0"/>
          </w:p>
          <w:p w:rsidR="005315F3" w:rsidRPr="000067AC" w:rsidRDefault="005315F3" w:rsidP="000067AC">
            <w:pPr>
              <w:jc w:val="both"/>
              <w:rPr>
                <w:sz w:val="28"/>
                <w:szCs w:val="28"/>
              </w:rPr>
            </w:pPr>
          </w:p>
        </w:tc>
      </w:tr>
      <w:tr w:rsidR="005315F3">
        <w:tc>
          <w:tcPr>
            <w:tcW w:w="3652" w:type="dxa"/>
          </w:tcPr>
          <w:p w:rsidR="005315F3" w:rsidRPr="000067AC" w:rsidRDefault="005315F3" w:rsidP="00C1074F">
            <w:pPr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Тертица Сергей Владимирович</w:t>
            </w:r>
          </w:p>
        </w:tc>
        <w:tc>
          <w:tcPr>
            <w:tcW w:w="5919" w:type="dxa"/>
          </w:tcPr>
          <w:p w:rsidR="005315F3" w:rsidRPr="000067AC" w:rsidRDefault="005315F3" w:rsidP="000067AC">
            <w:pPr>
              <w:jc w:val="both"/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- начальник финансового управления администрации муниципального образования Павловский район;</w:t>
            </w:r>
          </w:p>
          <w:p w:rsidR="005315F3" w:rsidRPr="000067AC" w:rsidRDefault="005315F3" w:rsidP="000067AC">
            <w:pPr>
              <w:jc w:val="both"/>
              <w:rPr>
                <w:sz w:val="28"/>
                <w:szCs w:val="28"/>
              </w:rPr>
            </w:pPr>
          </w:p>
        </w:tc>
      </w:tr>
      <w:tr w:rsidR="005315F3">
        <w:tc>
          <w:tcPr>
            <w:tcW w:w="3652" w:type="dxa"/>
          </w:tcPr>
          <w:p w:rsidR="005315F3" w:rsidRPr="000067AC" w:rsidRDefault="005315F3" w:rsidP="00C1074F">
            <w:pPr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Толстопятова Ольга Васильевна</w:t>
            </w:r>
          </w:p>
        </w:tc>
        <w:tc>
          <w:tcPr>
            <w:tcW w:w="5919" w:type="dxa"/>
          </w:tcPr>
          <w:p w:rsidR="005315F3" w:rsidRPr="000067AC" w:rsidRDefault="005315F3" w:rsidP="000067AC">
            <w:pPr>
              <w:jc w:val="both"/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председатель комиссии по вопросам экономической и инвестиционной политики, развитию малого и среднего бизнеса Совета муниципального образования Павловский район;</w:t>
            </w:r>
          </w:p>
          <w:p w:rsidR="005315F3" w:rsidRPr="000067AC" w:rsidRDefault="005315F3" w:rsidP="000067AC">
            <w:pPr>
              <w:jc w:val="both"/>
              <w:rPr>
                <w:sz w:val="28"/>
                <w:szCs w:val="28"/>
              </w:rPr>
            </w:pPr>
          </w:p>
        </w:tc>
      </w:tr>
      <w:tr w:rsidR="005315F3">
        <w:tc>
          <w:tcPr>
            <w:tcW w:w="3652" w:type="dxa"/>
          </w:tcPr>
          <w:p w:rsidR="005315F3" w:rsidRPr="000067AC" w:rsidRDefault="005315F3" w:rsidP="00C1074F">
            <w:pPr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Цыганков Владимир Иванович</w:t>
            </w:r>
          </w:p>
        </w:tc>
        <w:tc>
          <w:tcPr>
            <w:tcW w:w="5919" w:type="dxa"/>
          </w:tcPr>
          <w:p w:rsidR="005315F3" w:rsidRPr="000067AC" w:rsidRDefault="005315F3" w:rsidP="000067AC">
            <w:pPr>
              <w:jc w:val="both"/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председатель мандатной комиссии Совета муниципального образования Павловский район;</w:t>
            </w:r>
          </w:p>
          <w:p w:rsidR="005315F3" w:rsidRPr="000067AC" w:rsidRDefault="005315F3" w:rsidP="000067AC">
            <w:pPr>
              <w:jc w:val="both"/>
              <w:rPr>
                <w:sz w:val="28"/>
                <w:szCs w:val="28"/>
              </w:rPr>
            </w:pPr>
          </w:p>
        </w:tc>
      </w:tr>
      <w:tr w:rsidR="005315F3">
        <w:tc>
          <w:tcPr>
            <w:tcW w:w="3652" w:type="dxa"/>
          </w:tcPr>
          <w:p w:rsidR="005315F3" w:rsidRPr="000067AC" w:rsidRDefault="005315F3" w:rsidP="00C1074F">
            <w:pPr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Чехутский Евгений Александрович</w:t>
            </w:r>
          </w:p>
        </w:tc>
        <w:tc>
          <w:tcPr>
            <w:tcW w:w="5919" w:type="dxa"/>
          </w:tcPr>
          <w:p w:rsidR="005315F3" w:rsidRPr="000067AC" w:rsidRDefault="005315F3" w:rsidP="000067AC">
            <w:pPr>
              <w:jc w:val="both"/>
              <w:rPr>
                <w:sz w:val="28"/>
                <w:szCs w:val="28"/>
              </w:rPr>
            </w:pPr>
            <w:r w:rsidRPr="000067AC">
              <w:rPr>
                <w:sz w:val="28"/>
                <w:szCs w:val="28"/>
              </w:rPr>
              <w:t>председатель комиссии по вопросам местного самоуправления, связям с общественными и религиозными организациями, миграции и межнациональным отношениям Совета муниципального образования Павловский район.</w:t>
            </w:r>
          </w:p>
        </w:tc>
      </w:tr>
    </w:tbl>
    <w:p w:rsidR="005315F3" w:rsidRDefault="005315F3" w:rsidP="008F49B5">
      <w:pPr>
        <w:jc w:val="both"/>
        <w:rPr>
          <w:sz w:val="28"/>
          <w:szCs w:val="28"/>
        </w:rPr>
      </w:pPr>
    </w:p>
    <w:p w:rsidR="005315F3" w:rsidRDefault="005315F3" w:rsidP="008F49B5">
      <w:pPr>
        <w:jc w:val="both"/>
        <w:rPr>
          <w:sz w:val="28"/>
          <w:szCs w:val="28"/>
        </w:rPr>
      </w:pPr>
    </w:p>
    <w:p w:rsidR="005315F3" w:rsidRDefault="005315F3" w:rsidP="008F49B5">
      <w:pPr>
        <w:jc w:val="both"/>
        <w:rPr>
          <w:sz w:val="28"/>
          <w:szCs w:val="28"/>
        </w:rPr>
      </w:pPr>
    </w:p>
    <w:p w:rsidR="005315F3" w:rsidRDefault="005315F3" w:rsidP="008F49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5315F3" w:rsidRDefault="005315F3" w:rsidP="008F49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5315F3" w:rsidRPr="00044CF2" w:rsidRDefault="005315F3" w:rsidP="008F49B5">
      <w:pPr>
        <w:jc w:val="both"/>
        <w:rPr>
          <w:sz w:val="28"/>
          <w:szCs w:val="28"/>
        </w:rPr>
      </w:pPr>
      <w:r>
        <w:rPr>
          <w:sz w:val="28"/>
          <w:szCs w:val="28"/>
        </w:rPr>
        <w:t>Павловский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Е.Ю. Дзюба</w:t>
      </w:r>
    </w:p>
    <w:sectPr w:rsidR="005315F3" w:rsidRPr="00044CF2" w:rsidSect="00AC5EB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764E"/>
    <w:rsid w:val="000067AC"/>
    <w:rsid w:val="000439F4"/>
    <w:rsid w:val="00044CF2"/>
    <w:rsid w:val="002712D1"/>
    <w:rsid w:val="002A1366"/>
    <w:rsid w:val="00396F63"/>
    <w:rsid w:val="003D7FDD"/>
    <w:rsid w:val="005125AB"/>
    <w:rsid w:val="005315F3"/>
    <w:rsid w:val="00574187"/>
    <w:rsid w:val="006F760E"/>
    <w:rsid w:val="0073105B"/>
    <w:rsid w:val="00741200"/>
    <w:rsid w:val="00745688"/>
    <w:rsid w:val="008F49B5"/>
    <w:rsid w:val="00957A83"/>
    <w:rsid w:val="009C095E"/>
    <w:rsid w:val="009E29A9"/>
    <w:rsid w:val="00AB3764"/>
    <w:rsid w:val="00AB62A3"/>
    <w:rsid w:val="00AC5EBB"/>
    <w:rsid w:val="00B663A0"/>
    <w:rsid w:val="00C1074F"/>
    <w:rsid w:val="00C2489D"/>
    <w:rsid w:val="00C3764D"/>
    <w:rsid w:val="00D43A70"/>
    <w:rsid w:val="00DE1833"/>
    <w:rsid w:val="00DE723A"/>
    <w:rsid w:val="00E51350"/>
    <w:rsid w:val="00ED1E80"/>
    <w:rsid w:val="00F73890"/>
    <w:rsid w:val="00FB7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35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F49B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 Знак"/>
    <w:basedOn w:val="Normal"/>
    <w:uiPriority w:val="99"/>
    <w:rsid w:val="006F760E"/>
    <w:pPr>
      <w:autoSpaceDE w:val="0"/>
      <w:autoSpaceDN w:val="0"/>
      <w:spacing w:after="160" w:line="240" w:lineRule="exact"/>
    </w:pPr>
    <w:rPr>
      <w:rFonts w:ascii="Arial" w:eastAsia="Calibri" w:hAnsi="Arial" w:cs="Arial"/>
      <w:b/>
      <w:bCs/>
      <w:sz w:val="20"/>
      <w:szCs w:val="20"/>
      <w:lang w:val="en-US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5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137</TotalTime>
  <Pages>2</Pages>
  <Words>293</Words>
  <Characters>1676</Characters>
  <Application>Microsoft Office Outlook</Application>
  <DocSecurity>0</DocSecurity>
  <Lines>0</Lines>
  <Paragraphs>0</Paragraphs>
  <ScaleCrop>false</ScaleCrop>
  <Company>Your Company Name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Ковач</dc:creator>
  <cp:keywords/>
  <dc:description/>
  <cp:lastModifiedBy>USER</cp:lastModifiedBy>
  <cp:revision>15</cp:revision>
  <cp:lastPrinted>2018-11-15T07:49:00Z</cp:lastPrinted>
  <dcterms:created xsi:type="dcterms:W3CDTF">2018-10-24T07:00:00Z</dcterms:created>
  <dcterms:modified xsi:type="dcterms:W3CDTF">2020-05-22T06:18:00Z</dcterms:modified>
</cp:coreProperties>
</file>